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6CA7" w:rsidRDefault="003A6CA7" w:rsidP="003A6C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Edward BYSSHOP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A6CA7" w:rsidRDefault="003A6CA7" w:rsidP="003A6C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West Pulham, Dorset. Husbandman.</w:t>
      </w:r>
    </w:p>
    <w:p w:rsidR="003A6CA7" w:rsidRDefault="003A6CA7" w:rsidP="003A6CA7">
      <w:pPr>
        <w:rPr>
          <w:rFonts w:ascii="Times New Roman" w:hAnsi="Times New Roman" w:cs="Times New Roman"/>
        </w:rPr>
      </w:pPr>
    </w:p>
    <w:p w:rsidR="003A6CA7" w:rsidRDefault="003A6CA7" w:rsidP="003A6CA7">
      <w:pPr>
        <w:rPr>
          <w:rFonts w:ascii="Times New Roman" w:hAnsi="Times New Roman" w:cs="Times New Roman"/>
        </w:rPr>
      </w:pPr>
    </w:p>
    <w:p w:rsidR="003A6CA7" w:rsidRDefault="003A6CA7" w:rsidP="003A6C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Clive, Abbot of Cirencester(q.v.), brought a paint of trespass</w:t>
      </w:r>
    </w:p>
    <w:p w:rsidR="003A6CA7" w:rsidRDefault="003A6CA7" w:rsidP="003A6C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making threats against him.</w:t>
      </w:r>
    </w:p>
    <w:p w:rsidR="003A6CA7" w:rsidRDefault="003A6CA7" w:rsidP="003A6C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3A6CA7" w:rsidRDefault="003A6CA7" w:rsidP="003A6CA7">
      <w:pPr>
        <w:rPr>
          <w:rFonts w:ascii="Times New Roman" w:hAnsi="Times New Roman" w:cs="Times New Roman"/>
        </w:rPr>
      </w:pPr>
    </w:p>
    <w:p w:rsidR="003A6CA7" w:rsidRDefault="003A6CA7" w:rsidP="003A6CA7">
      <w:pPr>
        <w:rPr>
          <w:rFonts w:ascii="Times New Roman" w:hAnsi="Times New Roman" w:cs="Times New Roman"/>
        </w:rPr>
      </w:pPr>
    </w:p>
    <w:p w:rsidR="003A6CA7" w:rsidRDefault="003A6CA7" w:rsidP="003A6C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June 2017</w:t>
      </w:r>
    </w:p>
    <w:p w:rsidR="006B2F86" w:rsidRPr="00E71FC3" w:rsidRDefault="003A6C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CA7" w:rsidRDefault="003A6CA7" w:rsidP="00E71FC3">
      <w:r>
        <w:separator/>
      </w:r>
    </w:p>
  </w:endnote>
  <w:endnote w:type="continuationSeparator" w:id="0">
    <w:p w:rsidR="003A6CA7" w:rsidRDefault="003A6CA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CA7" w:rsidRDefault="003A6CA7" w:rsidP="00E71FC3">
      <w:r>
        <w:separator/>
      </w:r>
    </w:p>
  </w:footnote>
  <w:footnote w:type="continuationSeparator" w:id="0">
    <w:p w:rsidR="003A6CA7" w:rsidRDefault="003A6CA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A7"/>
    <w:rsid w:val="001A7C09"/>
    <w:rsid w:val="003A6CA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95753B-75AA-46B4-A4A5-38B5BA116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6CA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2017-06-28T16:03:00Z</dcterms:created>
  <dcterms:modified xsi:type="dcterms:W3CDTF">2017-06-28T16:03:00Z</dcterms:modified>
</cp:coreProperties>
</file>